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4DAFA" w14:textId="7696C39D" w:rsidR="00BA00AB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DARELL</w:t>
      </w:r>
      <w:r>
        <w:rPr>
          <w:rFonts w:ascii="Times New Roman" w:hAnsi="Times New Roman" w:cs="Times New Roman"/>
          <w:sz w:val="24"/>
          <w:szCs w:val="24"/>
        </w:rPr>
        <w:t xml:space="preserve">       (fl.1432)</w:t>
      </w:r>
    </w:p>
    <w:p w14:paraId="10DB6249" w14:textId="4B5654EC" w:rsidR="00F42C92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4C9BC" w14:textId="34BC0FA2" w:rsidR="00F42C92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B087A1" w14:textId="16728CCF" w:rsidR="00F42C92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Nov.1432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Oxfordshire and Berkshire.</w:t>
      </w:r>
    </w:p>
    <w:p w14:paraId="439095B9" w14:textId="2A3E6ED5" w:rsidR="00F42C92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1430-37 p.113)</w:t>
      </w:r>
    </w:p>
    <w:p w14:paraId="382EB23A" w14:textId="72783488" w:rsidR="00F42C92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440F7" w14:textId="54BD0B70" w:rsidR="00F42C92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6C9B01" w14:textId="528A8CE9" w:rsidR="00F42C92" w:rsidRPr="00F42C92" w:rsidRDefault="00F42C9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2022</w:t>
      </w:r>
    </w:p>
    <w:sectPr w:rsidR="00F42C92" w:rsidRPr="00F42C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7710" w14:textId="77777777" w:rsidR="00F42C92" w:rsidRDefault="00F42C92" w:rsidP="009139A6">
      <w:r>
        <w:separator/>
      </w:r>
    </w:p>
  </w:endnote>
  <w:endnote w:type="continuationSeparator" w:id="0">
    <w:p w14:paraId="080003E5" w14:textId="77777777" w:rsidR="00F42C92" w:rsidRDefault="00F42C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A03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773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C1D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17792" w14:textId="77777777" w:rsidR="00F42C92" w:rsidRDefault="00F42C92" w:rsidP="009139A6">
      <w:r>
        <w:separator/>
      </w:r>
    </w:p>
  </w:footnote>
  <w:footnote w:type="continuationSeparator" w:id="0">
    <w:p w14:paraId="0BECB0C0" w14:textId="77777777" w:rsidR="00F42C92" w:rsidRDefault="00F42C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AE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0D8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F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C9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2C9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B7777"/>
  <w15:chartTrackingRefBased/>
  <w15:docId w15:val="{4A385A4C-EBD5-4885-91AB-CF49BD52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2022-01-13T17:22:00Z</dcterms:created>
  <dcterms:modified xsi:type="dcterms:W3CDTF">2022-01-13T17:27:00Z</dcterms:modified>
</cp:coreProperties>
</file>